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CD" w:rsidRDefault="00341FCD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341FCD" w:rsidRDefault="00341FCD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341FCD" w:rsidRPr="000C0D75" w:rsidRDefault="00341FCD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341FCD" w:rsidRDefault="00341FCD" w:rsidP="009C0AC9">
      <w:pPr>
        <w:tabs>
          <w:tab w:val="left" w:pos="6521"/>
        </w:tabs>
        <w:ind w:left="5670"/>
      </w:pPr>
    </w:p>
    <w:p w:rsidR="00341FCD" w:rsidRPr="000941D1" w:rsidRDefault="00341FCD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341FCD" w:rsidRDefault="00341FCD" w:rsidP="0035020C">
      <w:pPr>
        <w:jc w:val="right"/>
      </w:pPr>
    </w:p>
    <w:p w:rsidR="00341FCD" w:rsidRPr="0035020C" w:rsidRDefault="00341FCD" w:rsidP="0035020C">
      <w:pPr>
        <w:jc w:val="right"/>
        <w:rPr>
          <w:sz w:val="20"/>
          <w:szCs w:val="20"/>
        </w:rPr>
      </w:pPr>
    </w:p>
    <w:p w:rsidR="00341FCD" w:rsidRDefault="00341FCD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341FCD" w:rsidRPr="008B481F" w:rsidRDefault="00341FCD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341FCD" w:rsidRPr="00076B0D" w:rsidRDefault="00341FCD" w:rsidP="00304C91">
      <w:r w:rsidRPr="00076B0D">
        <w:t xml:space="preserve">_____________________________________________________________________________, </w:t>
      </w:r>
    </w:p>
    <w:p w:rsidR="00341FCD" w:rsidRDefault="00341FCD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341FCD" w:rsidRDefault="00341FCD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341FCD" w:rsidRPr="008B481F" w:rsidRDefault="00341FCD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341FCD" w:rsidRPr="006D577A" w:rsidRDefault="00341FCD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341FCD" w:rsidRPr="008B481F" w:rsidRDefault="00341FCD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341FCD" w:rsidRPr="008B481F" w:rsidRDefault="00341FCD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341FCD" w:rsidRPr="006D577A" w:rsidRDefault="00341FCD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341FCD" w:rsidRDefault="00341FCD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41FCD" w:rsidRPr="008B481F" w:rsidRDefault="00341FCD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341FCD" w:rsidRPr="008B481F" w:rsidRDefault="00341FCD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341FCD" w:rsidRPr="008B481F" w:rsidRDefault="00341FCD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341FCD" w:rsidRPr="008B481F" w:rsidRDefault="00341FCD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341FCD" w:rsidRPr="008B481F" w:rsidRDefault="00341FCD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41FCD" w:rsidRDefault="00341FCD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341FCD" w:rsidRPr="00016673" w:rsidRDefault="00341FCD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341FCD" w:rsidRPr="008B481F" w:rsidRDefault="00341FCD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341FCD" w:rsidRPr="008B481F" w:rsidRDefault="00341FCD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341FCD" w:rsidRPr="008B481F" w:rsidRDefault="00341FCD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341FCD" w:rsidRPr="008B481F" w:rsidRDefault="00341FCD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341FCD" w:rsidRPr="008B481F" w:rsidRDefault="00341FCD" w:rsidP="00D55255">
      <w:pPr>
        <w:rPr>
          <w:sz w:val="16"/>
          <w:szCs w:val="16"/>
        </w:rPr>
      </w:pPr>
    </w:p>
    <w:p w:rsidR="00341FCD" w:rsidRPr="008B481F" w:rsidRDefault="00341FCD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341FCD" w:rsidRPr="008B481F" w:rsidRDefault="00341FCD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341FCD" w:rsidRPr="008B481F" w:rsidRDefault="00341FCD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41FCD" w:rsidRPr="002F14F3" w:rsidRDefault="00341FCD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41FCD" w:rsidRPr="008B481F" w:rsidRDefault="00341FCD" w:rsidP="00D72657">
      <w:pPr>
        <w:autoSpaceDE w:val="0"/>
        <w:autoSpaceDN w:val="0"/>
        <w:adjustRightInd w:val="0"/>
      </w:pPr>
    </w:p>
    <w:p w:rsidR="00341FCD" w:rsidRPr="008B481F" w:rsidRDefault="00341FCD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41FCD" w:rsidRPr="002F14F3" w:rsidRDefault="00341FCD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41FCD" w:rsidRPr="008B481F" w:rsidRDefault="00341FCD" w:rsidP="00D72657">
      <w:pPr>
        <w:autoSpaceDE w:val="0"/>
        <w:autoSpaceDN w:val="0"/>
        <w:adjustRightInd w:val="0"/>
      </w:pPr>
    </w:p>
    <w:p w:rsidR="00341FCD" w:rsidRPr="008B481F" w:rsidRDefault="00341FCD" w:rsidP="00D72657">
      <w:pPr>
        <w:rPr>
          <w:bCs/>
        </w:rPr>
      </w:pPr>
    </w:p>
    <w:p w:rsidR="00341FCD" w:rsidRPr="008B481F" w:rsidRDefault="00341FCD" w:rsidP="00D72657">
      <w:pPr>
        <w:autoSpaceDE w:val="0"/>
        <w:autoSpaceDN w:val="0"/>
        <w:adjustRightInd w:val="0"/>
        <w:rPr>
          <w:iCs/>
          <w:spacing w:val="-2"/>
        </w:rPr>
      </w:pPr>
    </w:p>
    <w:p w:rsidR="00341FCD" w:rsidRPr="008B481F" w:rsidRDefault="00341FCD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341FCD" w:rsidRPr="008B481F" w:rsidRDefault="00341FCD" w:rsidP="00D72657"/>
    <w:p w:rsidR="00341FCD" w:rsidRDefault="00341FCD"/>
    <w:sectPr w:rsidR="00341FCD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FCD" w:rsidRDefault="00341FCD">
      <w:r>
        <w:separator/>
      </w:r>
    </w:p>
  </w:endnote>
  <w:endnote w:type="continuationSeparator" w:id="0">
    <w:p w:rsidR="00341FCD" w:rsidRDefault="00341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FCD" w:rsidRDefault="00341FCD">
      <w:r>
        <w:separator/>
      </w:r>
    </w:p>
  </w:footnote>
  <w:footnote w:type="continuationSeparator" w:id="0">
    <w:p w:rsidR="00341FCD" w:rsidRDefault="00341FCD">
      <w:r>
        <w:continuationSeparator/>
      </w:r>
    </w:p>
  </w:footnote>
  <w:footnote w:id="1">
    <w:p w:rsidR="00341FCD" w:rsidRDefault="00341FC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43ED0"/>
    <w:rsid w:val="002F14F3"/>
    <w:rsid w:val="00304C91"/>
    <w:rsid w:val="00341FCD"/>
    <w:rsid w:val="0035020C"/>
    <w:rsid w:val="00355B81"/>
    <w:rsid w:val="003C23E0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616</Words>
  <Characters>3514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6</cp:revision>
  <cp:lastPrinted>2013-02-07T07:22:00Z</cp:lastPrinted>
  <dcterms:created xsi:type="dcterms:W3CDTF">2013-03-20T16:07:00Z</dcterms:created>
  <dcterms:modified xsi:type="dcterms:W3CDTF">2013-04-02T05:49:00Z</dcterms:modified>
</cp:coreProperties>
</file>